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5376" w14:textId="6971056D" w:rsidR="00BA00AB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   (fl.1488)</w:t>
      </w:r>
    </w:p>
    <w:p w14:paraId="2FEA0D53" w14:textId="6608EDF9" w:rsid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7F9E5A98" w14:textId="7906840F" w:rsid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05239F" w14:textId="02343B18" w:rsid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BC144" w14:textId="74617DB6" w:rsid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1486-7</w:t>
      </w:r>
      <w:r>
        <w:rPr>
          <w:rFonts w:ascii="Times New Roman" w:hAnsi="Times New Roman" w:cs="Times New Roman"/>
          <w:sz w:val="24"/>
          <w:szCs w:val="24"/>
        </w:rPr>
        <w:tab/>
        <w:t>He took a degree – this may have been in 1489-90.</w:t>
      </w:r>
    </w:p>
    <w:p w14:paraId="5B20ACD8" w14:textId="6C638F6E" w:rsid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31)</w:t>
      </w:r>
    </w:p>
    <w:p w14:paraId="428264F9" w14:textId="1F688198" w:rsid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07598" w14:textId="4EEC05BC" w:rsid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A4DC01" w14:textId="385C3E96" w:rsidR="005B248C" w:rsidRPr="005B248C" w:rsidRDefault="005B24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5B248C" w:rsidRPr="005B24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856D" w14:textId="77777777" w:rsidR="005B248C" w:rsidRDefault="005B248C" w:rsidP="009139A6">
      <w:r>
        <w:separator/>
      </w:r>
    </w:p>
  </w:endnote>
  <w:endnote w:type="continuationSeparator" w:id="0">
    <w:p w14:paraId="20CF5DB9" w14:textId="77777777" w:rsidR="005B248C" w:rsidRDefault="005B24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3B6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AC7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BB1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CDB52" w14:textId="77777777" w:rsidR="005B248C" w:rsidRDefault="005B248C" w:rsidP="009139A6">
      <w:r>
        <w:separator/>
      </w:r>
    </w:p>
  </w:footnote>
  <w:footnote w:type="continuationSeparator" w:id="0">
    <w:p w14:paraId="2B05BF3A" w14:textId="77777777" w:rsidR="005B248C" w:rsidRDefault="005B24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18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51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BF1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48C"/>
    <w:rsid w:val="000666E0"/>
    <w:rsid w:val="002510B7"/>
    <w:rsid w:val="005B248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6E997"/>
  <w15:chartTrackingRefBased/>
  <w15:docId w15:val="{52ADB702-72B6-41CA-A6F1-29DD5282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2021-12-28T19:10:00Z</dcterms:created>
  <dcterms:modified xsi:type="dcterms:W3CDTF">2021-12-28T19:13:00Z</dcterms:modified>
</cp:coreProperties>
</file>